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A159C" w14:textId="78CD2EBF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RETYN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C8BF2AB" w14:textId="77777777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6FE93A4C" w14:textId="77777777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E6DF1" w14:textId="77777777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CABF6" w14:textId="4CC51B1A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Sep.1414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1DDDEE69" w14:textId="5F3AE10A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60FF727" w14:textId="77777777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9782D" w14:textId="77777777" w:rsidR="00B20A3F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40420" w14:textId="77777777" w:rsidR="00B20A3F" w:rsidRPr="00FD2CD0" w:rsidRDefault="00B20A3F" w:rsidP="00B20A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2021</w:t>
      </w:r>
    </w:p>
    <w:p w14:paraId="5DD1476B" w14:textId="79AF3F26" w:rsidR="00BA00AB" w:rsidRPr="00B20A3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20A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B405" w14:textId="77777777" w:rsidR="00B20A3F" w:rsidRDefault="00B20A3F" w:rsidP="009139A6">
      <w:r>
        <w:separator/>
      </w:r>
    </w:p>
  </w:endnote>
  <w:endnote w:type="continuationSeparator" w:id="0">
    <w:p w14:paraId="3A736C4E" w14:textId="77777777" w:rsidR="00B20A3F" w:rsidRDefault="00B20A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FB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28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1F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DB427" w14:textId="77777777" w:rsidR="00B20A3F" w:rsidRDefault="00B20A3F" w:rsidP="009139A6">
      <w:r>
        <w:separator/>
      </w:r>
    </w:p>
  </w:footnote>
  <w:footnote w:type="continuationSeparator" w:id="0">
    <w:p w14:paraId="0BE2E15F" w14:textId="77777777" w:rsidR="00B20A3F" w:rsidRDefault="00B20A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C6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12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7C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A3F"/>
    <w:rsid w:val="000666E0"/>
    <w:rsid w:val="002510B7"/>
    <w:rsid w:val="005C130B"/>
    <w:rsid w:val="00826F5C"/>
    <w:rsid w:val="009139A6"/>
    <w:rsid w:val="009448BB"/>
    <w:rsid w:val="00A3176C"/>
    <w:rsid w:val="00AE65F8"/>
    <w:rsid w:val="00B20A3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C85F4"/>
  <w15:chartTrackingRefBased/>
  <w15:docId w15:val="{5F2482A0-A013-4CBC-A2CE-4C5A1EB8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2021-09-29T20:10:00Z</dcterms:created>
  <dcterms:modified xsi:type="dcterms:W3CDTF">2021-09-29T20:12:00Z</dcterms:modified>
</cp:coreProperties>
</file>